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77777777" w:rsidR="00B81265" w:rsidRDefault="00B81265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</w:p>
    <w:p w14:paraId="787B4AB8" w14:textId="31566CE8" w:rsidR="00110AA1" w:rsidRDefault="00110AA1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14:paraId="1F240421" w14:textId="14D011F6" w:rsidR="00444B44" w:rsidRDefault="00444B44" w:rsidP="0054400F"/>
    <w:p w14:paraId="343C2CE1" w14:textId="21CEB30D" w:rsidR="0054400F" w:rsidRPr="009B2115" w:rsidRDefault="0054400F" w:rsidP="0054400F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9B2115">
        <w:rPr>
          <w:rFonts w:asciiTheme="minorHAnsi" w:hAnsiTheme="minorHAnsi" w:cs="Times New Roman"/>
          <w:b/>
          <w:sz w:val="22"/>
          <w:szCs w:val="22"/>
        </w:rPr>
        <w:t xml:space="preserve">Erklæringen gjelder </w:t>
      </w:r>
      <w:r w:rsidR="009B2115" w:rsidRPr="009B2115">
        <w:rPr>
          <w:rFonts w:asciiTheme="minorHAnsi" w:hAnsiTheme="minorHAnsi" w:cs="Times New Roman"/>
          <w:b/>
          <w:sz w:val="22"/>
          <w:szCs w:val="22"/>
        </w:rPr>
        <w:t>rammeavtale for kjøp av vedlikeholds- og trafikksikkerhetstiltak.</w:t>
      </w:r>
    </w:p>
    <w:p w14:paraId="49CC0DD9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</w:pPr>
    </w:p>
    <w:p w14:paraId="33860DBB" w14:textId="00DD6DDB" w:rsidR="008F2900" w:rsidRDefault="008F2900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  <w:r w:rsidRPr="00C505D4"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] støtter seg på følgende 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virksomhets 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="00444B44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kapittel om kvalifikasjonskrav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>)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:</w:t>
      </w:r>
    </w:p>
    <w:p w14:paraId="69B2D86A" w14:textId="77777777" w:rsidR="00C505D4" w:rsidRP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8F2900" w:rsidRPr="00EA563F" w14:paraId="3A69F402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4DA25A6F" w14:textId="1CB3529F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Støtte</w:t>
            </w:r>
            <w:r w:rsidR="000453F3"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14:paraId="687422EC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8F2900" w:rsidRPr="00EA563F" w14:paraId="6B8D391D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389C8604" w14:textId="77777777" w:rsidR="00E24516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ummer</w:t>
            </w: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/</w:t>
            </w:r>
          </w:p>
          <w:p w14:paraId="19E57A2B" w14:textId="4246FE74" w:rsidR="008F2900" w:rsidRPr="008F2900" w:rsidRDefault="008B0AF5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f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ødselsn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14:paraId="138C77D9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B6ECCDB" w14:textId="77777777" w:rsidR="00444B44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4177C16D" w14:textId="0D254343" w:rsidR="008B0AF5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Den støttende virk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s</w:t>
      </w:r>
      <w:r w:rsidR="000453F3" w:rsidRPr="00444B44">
        <w:rPr>
          <w:rFonts w:asciiTheme="minorHAnsi" w:hAnsiTheme="minorHAnsi" w:cs="Times New Roman"/>
          <w:color w:val="auto"/>
          <w:sz w:val="22"/>
          <w:szCs w:val="22"/>
        </w:rPr>
        <w:t>om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heten bidrar til å oppfylle følgende kvalifikasjonskrav:</w:t>
      </w:r>
    </w:p>
    <w:p w14:paraId="69921244" w14:textId="77777777" w:rsidR="00C505D4" w:rsidRPr="00444B4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3383" w14:paraId="623AF2CC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136AC9D" w14:textId="2B31FBDA" w:rsidR="00CF3383" w:rsidRDefault="00444B44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988DAB4" w14:textId="304DB528" w:rsidR="00CF3383" w:rsidRDefault="00CF338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CF3383" w14:paraId="45B65BDF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A8159EC" w14:textId="4D8A0201" w:rsidR="000544F3" w:rsidRPr="00444B44" w:rsidRDefault="00610C0E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Ø</w:t>
            </w:r>
            <w:r w:rsidR="00CF3383"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konomiske og finansiell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kapasitet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1F637619" w14:textId="1373E584" w:rsidR="00CF3383" w:rsidRDefault="00CF338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72A5B4B7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right w:val="none" w:sz="0" w:space="0" w:color="auto"/>
            </w:tcBorders>
          </w:tcPr>
          <w:p w14:paraId="1478AAB8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743A10DC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6CF3DA2A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160E311" w14:textId="2DFB49EE" w:rsidR="000544F3" w:rsidRDefault="0015115D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Det bekreftes at</w:t>
            </w:r>
            <w:r w:rsid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støttende virksomhet </w:t>
            </w:r>
            <w:r w:rsidR="000A6725"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og leverandør</w:t>
            </w:r>
            <w:r w:rsidR="000A6725" w:rsidRPr="00586B5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er solidarisk</w:t>
            </w:r>
            <w:r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ansvarlig for utførelsen av kontrakten</w:t>
            </w:r>
            <w:r w:rsidR="00E24516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</w:p>
        </w:tc>
      </w:tr>
    </w:tbl>
    <w:p w14:paraId="44D83A0E" w14:textId="03657289" w:rsidR="008B0AF5" w:rsidRDefault="008B0AF5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14:paraId="54443585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F1F110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9A6E4" w14:textId="77777777" w:rsidR="000544F3" w:rsidRDefault="000544F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0544F3" w14:paraId="09D756C5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17CCAA" w14:textId="5B6AFCDF" w:rsidR="000544F3" w:rsidRPr="00444B44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00139211" w14:textId="77777777" w:rsidR="000544F3" w:rsidRDefault="000544F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6D318A0F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sz="4" w:space="0" w:color="auto"/>
              <w:right w:val="none" w:sz="0" w:space="0" w:color="auto"/>
            </w:tcBorders>
          </w:tcPr>
          <w:p w14:paraId="79EA1075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3174E993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5FD18389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3B7" w14:textId="3542802A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="00B81265"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55275D16" w14:textId="622AEC5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23BA5752" w14:textId="0476004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asciiTheme="minorHAnsi" w:hAnsiTheme="minorHAnsi" w:cs="Times New Roman"/>
          <w:color w:val="auto"/>
          <w:sz w:val="22"/>
          <w:szCs w:val="22"/>
        </w:rPr>
        <w:t xml:space="preserve">den </w:t>
      </w:r>
      <w:r>
        <w:rPr>
          <w:rFonts w:asciiTheme="minorHAnsi" w:hAnsiTheme="minorHAnsi" w:cs="Times New Roman"/>
          <w:color w:val="auto"/>
          <w:sz w:val="22"/>
          <w:szCs w:val="22"/>
        </w:rPr>
        <w:t>støttende virksomhet som i henhold til firmaattest er bemyndiget til å signere på vegne av virksomheten.</w:t>
      </w:r>
    </w:p>
    <w:p w14:paraId="64CEB174" w14:textId="3929C59A" w:rsidR="00B81265" w:rsidRDefault="00B81265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128E8408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EAAC7F2" w14:textId="7C292F94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2064B4CA" w14:textId="43531FFE" w:rsidR="00A374E2" w:rsidRDefault="00C505D4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 w:rsidRPr="00C505D4">
        <w:rPr>
          <w:rFonts w:asciiTheme="minorHAnsi" w:hAnsiTheme="minorHAnsi" w:cs="Times New Roman"/>
          <w:sz w:val="22"/>
          <w:szCs w:val="22"/>
        </w:rPr>
        <w:t>DATO</w:t>
      </w:r>
      <w:r w:rsidRPr="00C505D4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Pr="00C505D4">
        <w:rPr>
          <w:rFonts w:asciiTheme="minorHAnsi" w:hAnsiTheme="minorHAnsi" w:cs="Times New Roman"/>
          <w:sz w:val="22"/>
          <w:szCs w:val="22"/>
        </w:rPr>
        <w:t>UNDERSKRIFT</w:t>
      </w:r>
    </w:p>
    <w:p w14:paraId="4C75A4DE" w14:textId="77777777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71C5509B" w14:textId="1EF61D49" w:rsidR="00A374E2" w:rsidRP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__________________________________________</w:t>
      </w:r>
    </w:p>
    <w:p w14:paraId="44F65AC9" w14:textId="24236241" w:rsid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  <w:t>NAVN MED BLOKKBOKSTAVER</w:t>
      </w:r>
    </w:p>
    <w:sectPr w:rsidR="00C505D4" w:rsidSect="005440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6825" w14:textId="77777777" w:rsidR="001B5E70" w:rsidRDefault="001B5E70">
      <w:r>
        <w:separator/>
      </w:r>
    </w:p>
  </w:endnote>
  <w:endnote w:type="continuationSeparator" w:id="0">
    <w:p w14:paraId="6D5EF1AA" w14:textId="77777777" w:rsidR="001B5E70" w:rsidRDefault="001B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458C" w14:textId="77777777" w:rsidR="00613225" w:rsidRDefault="006132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proofErr w:type="spellStart"/>
    <w:r w:rsidRPr="00FE786F">
      <w:rPr>
        <w:rFonts w:asciiTheme="minorHAnsi" w:hAnsiTheme="minorHAnsi" w:cstheme="minorHAnsi"/>
        <w:snapToGrid w:val="0"/>
        <w:lang w:eastAsia="en-US"/>
      </w:rPr>
      <w:t>of</w:t>
    </w:r>
    <w:proofErr w:type="spellEnd"/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997" w14:textId="0E91420A" w:rsidR="00B81265" w:rsidRPr="00B81265" w:rsidRDefault="00B81265">
    <w:pPr>
      <w:pStyle w:val="Bunntekst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ECFED" w14:textId="77777777" w:rsidR="001B5E70" w:rsidRDefault="001B5E70">
      <w:r>
        <w:separator/>
      </w:r>
    </w:p>
  </w:footnote>
  <w:footnote w:type="continuationSeparator" w:id="0">
    <w:p w14:paraId="1BD0AC35" w14:textId="77777777" w:rsidR="001B5E70" w:rsidRDefault="001B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1D1" w14:textId="77777777" w:rsidR="00613225" w:rsidRDefault="006132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3A21" w14:textId="77777777" w:rsidR="00613225" w:rsidRDefault="006132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77777777" w:rsidR="00B81265" w:rsidRDefault="009B2115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EndPr/>
            <w:sdtContent>
              <w:bookmarkStart w:id="1" w:name="Soa_Navn"/>
              <w:r w:rsidR="00B81265">
                <w:rPr>
                  <w:noProof/>
                </w:rPr>
                <w:t>Anskaffelser</w:t>
              </w:r>
            </w:sdtContent>
          </w:sdt>
          <w:bookmarkEnd w:id="1"/>
        </w:p>
      </w:tc>
    </w:tr>
  </w:tbl>
  <w:p w14:paraId="155C2C41" w14:textId="77777777" w:rsidR="00FA7CF9" w:rsidRDefault="009B2115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2" w:name="Sdo_DokDato"/>
        <w:bookmarkStart w:id="3" w:name="Sdo_DokDatoXX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844016">
    <w:abstractNumId w:val="14"/>
  </w:num>
  <w:num w:numId="2" w16cid:durableId="17484555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10931295">
    <w:abstractNumId w:val="18"/>
  </w:num>
  <w:num w:numId="4" w16cid:durableId="1863320589">
    <w:abstractNumId w:val="29"/>
  </w:num>
  <w:num w:numId="5" w16cid:durableId="2131047294">
    <w:abstractNumId w:val="7"/>
  </w:num>
  <w:num w:numId="6" w16cid:durableId="37824918">
    <w:abstractNumId w:val="17"/>
  </w:num>
  <w:num w:numId="7" w16cid:durableId="1082601018">
    <w:abstractNumId w:val="10"/>
  </w:num>
  <w:num w:numId="8" w16cid:durableId="680163770">
    <w:abstractNumId w:val="23"/>
  </w:num>
  <w:num w:numId="9" w16cid:durableId="90126201">
    <w:abstractNumId w:val="20"/>
  </w:num>
  <w:num w:numId="10" w16cid:durableId="1696809412">
    <w:abstractNumId w:val="9"/>
  </w:num>
  <w:num w:numId="11" w16cid:durableId="676033261">
    <w:abstractNumId w:val="15"/>
  </w:num>
  <w:num w:numId="12" w16cid:durableId="1474716005">
    <w:abstractNumId w:val="5"/>
  </w:num>
  <w:num w:numId="13" w16cid:durableId="1222181261">
    <w:abstractNumId w:val="26"/>
  </w:num>
  <w:num w:numId="14" w16cid:durableId="14774562">
    <w:abstractNumId w:val="25"/>
  </w:num>
  <w:num w:numId="15" w16cid:durableId="1564245528">
    <w:abstractNumId w:val="12"/>
  </w:num>
  <w:num w:numId="16" w16cid:durableId="338626518">
    <w:abstractNumId w:val="32"/>
  </w:num>
  <w:num w:numId="17" w16cid:durableId="71122086">
    <w:abstractNumId w:val="24"/>
  </w:num>
  <w:num w:numId="18" w16cid:durableId="1130051850">
    <w:abstractNumId w:val="13"/>
  </w:num>
  <w:num w:numId="19" w16cid:durableId="2073041595">
    <w:abstractNumId w:val="6"/>
  </w:num>
  <w:num w:numId="20" w16cid:durableId="803541332">
    <w:abstractNumId w:val="19"/>
  </w:num>
  <w:num w:numId="21" w16cid:durableId="580872653">
    <w:abstractNumId w:val="11"/>
  </w:num>
  <w:num w:numId="22" w16cid:durableId="574821768">
    <w:abstractNumId w:val="22"/>
  </w:num>
  <w:num w:numId="23" w16cid:durableId="298876486">
    <w:abstractNumId w:val="2"/>
  </w:num>
  <w:num w:numId="24" w16cid:durableId="1745177331">
    <w:abstractNumId w:val="16"/>
  </w:num>
  <w:num w:numId="25" w16cid:durableId="872811761">
    <w:abstractNumId w:val="31"/>
  </w:num>
  <w:num w:numId="26" w16cid:durableId="565148577">
    <w:abstractNumId w:val="27"/>
  </w:num>
  <w:num w:numId="27" w16cid:durableId="1810896094">
    <w:abstractNumId w:val="8"/>
  </w:num>
  <w:num w:numId="28" w16cid:durableId="692196409">
    <w:abstractNumId w:val="4"/>
  </w:num>
  <w:num w:numId="29" w16cid:durableId="649019142">
    <w:abstractNumId w:val="30"/>
  </w:num>
  <w:num w:numId="30" w16cid:durableId="1865823938">
    <w:abstractNumId w:val="3"/>
  </w:num>
  <w:num w:numId="31" w16cid:durableId="1288195228">
    <w:abstractNumId w:val="33"/>
  </w:num>
  <w:num w:numId="32" w16cid:durableId="512498367">
    <w:abstractNumId w:val="21"/>
  </w:num>
  <w:num w:numId="33" w16cid:durableId="11423940">
    <w:abstractNumId w:val="28"/>
  </w:num>
  <w:num w:numId="34" w16cid:durableId="12663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FF8"/>
    <w:rsid w:val="000453F3"/>
    <w:rsid w:val="000544F3"/>
    <w:rsid w:val="00085BA3"/>
    <w:rsid w:val="000A6725"/>
    <w:rsid w:val="00110AA1"/>
    <w:rsid w:val="00111D24"/>
    <w:rsid w:val="001235E3"/>
    <w:rsid w:val="0015115D"/>
    <w:rsid w:val="00177478"/>
    <w:rsid w:val="001965DC"/>
    <w:rsid w:val="001B5E70"/>
    <w:rsid w:val="001F5C09"/>
    <w:rsid w:val="00202DD2"/>
    <w:rsid w:val="002B54C2"/>
    <w:rsid w:val="002D5E93"/>
    <w:rsid w:val="0031649B"/>
    <w:rsid w:val="003C2E9F"/>
    <w:rsid w:val="0040015E"/>
    <w:rsid w:val="004265F1"/>
    <w:rsid w:val="00444B44"/>
    <w:rsid w:val="00446021"/>
    <w:rsid w:val="0047053C"/>
    <w:rsid w:val="00472301"/>
    <w:rsid w:val="00477791"/>
    <w:rsid w:val="00543A3E"/>
    <w:rsid w:val="0054400F"/>
    <w:rsid w:val="00586B52"/>
    <w:rsid w:val="005A27F0"/>
    <w:rsid w:val="00610C0E"/>
    <w:rsid w:val="00613225"/>
    <w:rsid w:val="007405AC"/>
    <w:rsid w:val="007B33BD"/>
    <w:rsid w:val="007C02CC"/>
    <w:rsid w:val="007C4EE8"/>
    <w:rsid w:val="007F5EF8"/>
    <w:rsid w:val="008408C0"/>
    <w:rsid w:val="00862574"/>
    <w:rsid w:val="00883C11"/>
    <w:rsid w:val="008971C0"/>
    <w:rsid w:val="008B0AF5"/>
    <w:rsid w:val="008F2900"/>
    <w:rsid w:val="00956176"/>
    <w:rsid w:val="009B2115"/>
    <w:rsid w:val="009D4CD0"/>
    <w:rsid w:val="00A374E2"/>
    <w:rsid w:val="00A60DEE"/>
    <w:rsid w:val="00A86674"/>
    <w:rsid w:val="00AB6DE3"/>
    <w:rsid w:val="00B63A45"/>
    <w:rsid w:val="00B665B9"/>
    <w:rsid w:val="00B81265"/>
    <w:rsid w:val="00B84B05"/>
    <w:rsid w:val="00BA1B91"/>
    <w:rsid w:val="00C03FF8"/>
    <w:rsid w:val="00C505D4"/>
    <w:rsid w:val="00C55778"/>
    <w:rsid w:val="00C67279"/>
    <w:rsid w:val="00CA028D"/>
    <w:rsid w:val="00CB267B"/>
    <w:rsid w:val="00CF3383"/>
    <w:rsid w:val="00D42500"/>
    <w:rsid w:val="00E00807"/>
    <w:rsid w:val="00E24516"/>
    <w:rsid w:val="00E45A22"/>
    <w:rsid w:val="00E904F5"/>
    <w:rsid w:val="00EA563F"/>
    <w:rsid w:val="00F14C2A"/>
    <w:rsid w:val="00F71499"/>
    <w:rsid w:val="00FA4DD2"/>
    <w:rsid w:val="00FA7CF9"/>
    <w:rsid w:val="00FB47EE"/>
    <w:rsid w:val="00FB6894"/>
    <w:rsid w:val="00FD1828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orsv\OneDrive%20-%20B&#230;rum%20kommune\Dokumenter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3A4D56"/>
    <w:rsid w:val="00542658"/>
    <w:rsid w:val="005B68E1"/>
    <w:rsid w:val="00C6031A"/>
    <w:rsid w:val="00D05798"/>
    <w:rsid w:val="00FD1828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24.03.2026</fletteDato>
      <sakid>2020176440</sakid>
      <jpid>2021648464</jpid>
      <filUnique>13317430</filUnique>
      <filChecksumFørFlett>jDOnMVSKLKyrzZJ2FEBz1A==</filChecksumFørFlett>
      <erHoveddokument>False</erHoveddokument>
      <tekstMal>21. Forpliktelseserklæring støttende virksomhet [1541]</tekstMal>
      <dcTitle>Forpliktelseserklæring støttende virksomhet</dcTitle>
    </websakInfo>
    <sdm_dummy/>
    <templateURI>docx</templateURI>
    <mergeMode>MergeOne</mergeMode>
  </properties>
  <body/>
  <footer/>
  <header>
    <Sdo_DokDato>24.03.2026</Sdo_DokDato>
    <Soa_Navn>Anskaffelser</Soa_Navn>
    <Sdo_DokDatoXX>​</Sdo_DokDatoXX>
  </header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1</TotalTime>
  <Pages>1</Pages>
  <Words>134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1541 Forpliktelseserklæring støttende virksomhet</vt:lpstr>
      <vt:lpstr>Saknr</vt:lpstr>
    </vt:vector>
  </TitlesOfParts>
  <Company>Bærum kommune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støttende virksomhet</dc:title>
  <dc:creator>Camilla Brunvoll</dc:creator>
  <cp:lastModifiedBy>Anne Storsveen</cp:lastModifiedBy>
  <cp:revision>3</cp:revision>
  <cp:lastPrinted>2004-06-09T13:45:00Z</cp:lastPrinted>
  <dcterms:created xsi:type="dcterms:W3CDTF">2022-03-21T14:20:00Z</dcterms:created>
  <dcterms:modified xsi:type="dcterms:W3CDTF">2026-04-20T11:03:00Z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